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45CC" w14:textId="77777777" w:rsidR="00595FC4" w:rsidRPr="00595FC4" w:rsidRDefault="00595FC4" w:rsidP="00595FC4">
      <w:pPr>
        <w:jc w:val="center"/>
        <w:rPr>
          <w:b/>
          <w:bCs/>
          <w:sz w:val="28"/>
          <w:szCs w:val="28"/>
          <w:rtl/>
          <w:lang w:bidi="ar-D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2043E2E9" w14:textId="77777777" w:rsidTr="00774337">
        <w:tc>
          <w:tcPr>
            <w:tcW w:w="9060" w:type="dxa"/>
          </w:tcPr>
          <w:p w14:paraId="76F88856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793344B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14:paraId="2549EE33" w14:textId="086AD726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A37B57" w:rsidRPr="00641CC7">
              <w:rPr>
                <w:rFonts w:hint="cs"/>
                <w:b/>
                <w:bCs/>
                <w:sz w:val="24"/>
                <w:szCs w:val="24"/>
                <w:rtl/>
              </w:rPr>
              <w:t>الدراسات الأساسية</w:t>
            </w:r>
          </w:p>
        </w:tc>
      </w:tr>
    </w:tbl>
    <w:p w14:paraId="6764C9F3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14:paraId="517C9C77" w14:textId="77777777" w:rsidTr="00774337">
        <w:tc>
          <w:tcPr>
            <w:tcW w:w="9062" w:type="dxa"/>
            <w:shd w:val="clear" w:color="auto" w:fill="F2F2F2"/>
          </w:tcPr>
          <w:p w14:paraId="20A47028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14:paraId="5F6F7231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5FF5616F" w14:textId="77777777" w:rsidTr="00774337">
        <w:tc>
          <w:tcPr>
            <w:tcW w:w="9062" w:type="dxa"/>
          </w:tcPr>
          <w:p w14:paraId="348B52D4" w14:textId="064D88E5" w:rsidR="009B73C9" w:rsidRPr="00774337" w:rsidRDefault="00A37B57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جيولوجيا</w:t>
            </w:r>
          </w:p>
        </w:tc>
      </w:tr>
    </w:tbl>
    <w:p w14:paraId="63A7D808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358BBCF6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39179CA6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59E15BCD" w14:textId="48FBFEE3" w:rsidR="00770375" w:rsidRPr="00774337" w:rsidRDefault="00A37B57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العكايشي عبد المالك</w:t>
            </w:r>
          </w:p>
        </w:tc>
      </w:tr>
      <w:tr w:rsidR="008A5F23" w:rsidRPr="00774337" w14:paraId="6DDD7CFB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4CDCFC03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4BCE657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558AAFEA" w14:textId="77777777" w:rsidTr="00774337">
        <w:tc>
          <w:tcPr>
            <w:tcW w:w="1519" w:type="dxa"/>
            <w:shd w:val="clear" w:color="auto" w:fill="F2F2F2"/>
          </w:tcPr>
          <w:p w14:paraId="6510A02B" w14:textId="77777777"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14:paraId="49DD7C8B" w14:textId="4AA1A62B" w:rsidR="00A332DF" w:rsidRPr="00774337" w:rsidRDefault="00A37B57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lak_geologue@yahoo.fr</w:t>
            </w:r>
          </w:p>
        </w:tc>
        <w:tc>
          <w:tcPr>
            <w:tcW w:w="1433" w:type="dxa"/>
            <w:shd w:val="clear" w:color="auto" w:fill="F2F2F2"/>
          </w:tcPr>
          <w:p w14:paraId="50FFC20D" w14:textId="1281B988" w:rsidR="00A332DF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  <w:lang w:bidi="ar-DZ"/>
              </w:rPr>
              <w:t>س</w:t>
            </w:r>
            <w:r>
              <w:rPr>
                <w:rFonts w:hint="cs"/>
                <w:rtl/>
              </w:rPr>
              <w:t>11- س14</w:t>
            </w:r>
          </w:p>
        </w:tc>
        <w:tc>
          <w:tcPr>
            <w:tcW w:w="1544" w:type="dxa"/>
          </w:tcPr>
          <w:p w14:paraId="7EC45997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4DADF323" w14:textId="669A50E6" w:rsidR="00A332DF" w:rsidRPr="00774337" w:rsidRDefault="00A37B57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85" w:type="dxa"/>
          </w:tcPr>
          <w:p w14:paraId="2555542B" w14:textId="777777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14:paraId="64913B75" w14:textId="77777777" w:rsidTr="00774337">
        <w:tc>
          <w:tcPr>
            <w:tcW w:w="1519" w:type="dxa"/>
            <w:shd w:val="clear" w:color="auto" w:fill="F2F2F2"/>
          </w:tcPr>
          <w:p w14:paraId="448B89FC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38396A8E" w14:textId="36709D35" w:rsidR="00A332DF" w:rsidRPr="00774337" w:rsidRDefault="00A37B57" w:rsidP="00774337">
            <w:pPr>
              <w:spacing w:after="0" w:line="240" w:lineRule="auto"/>
            </w:pPr>
            <w:r>
              <w:t>/</w:t>
            </w:r>
          </w:p>
        </w:tc>
        <w:tc>
          <w:tcPr>
            <w:tcW w:w="1433" w:type="dxa"/>
            <w:shd w:val="clear" w:color="auto" w:fill="F2F2F2"/>
          </w:tcPr>
          <w:p w14:paraId="0DB9938B" w14:textId="1BC4FFA1" w:rsidR="00A332DF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س11- س14</w:t>
            </w:r>
          </w:p>
        </w:tc>
        <w:tc>
          <w:tcPr>
            <w:tcW w:w="1544" w:type="dxa"/>
          </w:tcPr>
          <w:p w14:paraId="235DF9B0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740A5A2" w14:textId="74941827" w:rsidR="00A332DF" w:rsidRPr="00774337" w:rsidRDefault="00A37B57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الإثنين</w:t>
            </w:r>
          </w:p>
        </w:tc>
        <w:tc>
          <w:tcPr>
            <w:tcW w:w="985" w:type="dxa"/>
          </w:tcPr>
          <w:p w14:paraId="361F29BE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508761D8" w14:textId="77777777" w:rsidTr="00774337">
        <w:tc>
          <w:tcPr>
            <w:tcW w:w="1519" w:type="dxa"/>
            <w:shd w:val="clear" w:color="auto" w:fill="F2F2F2"/>
          </w:tcPr>
          <w:p w14:paraId="32A2E4C0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2E2E6D26" w14:textId="194BCF13" w:rsidR="00A332DF" w:rsidRPr="00774337" w:rsidRDefault="00A37B57" w:rsidP="00774337">
            <w:pPr>
              <w:spacing w:after="0" w:line="240" w:lineRule="auto"/>
            </w:pPr>
            <w:r>
              <w:t>/</w:t>
            </w:r>
          </w:p>
        </w:tc>
        <w:tc>
          <w:tcPr>
            <w:tcW w:w="1433" w:type="dxa"/>
            <w:shd w:val="clear" w:color="auto" w:fill="F2F2F2"/>
          </w:tcPr>
          <w:p w14:paraId="461E04A6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08A536D7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4535841D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14:paraId="311A143E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393B2E3F" w14:textId="77777777" w:rsidTr="00774337">
        <w:tc>
          <w:tcPr>
            <w:tcW w:w="1519" w:type="dxa"/>
            <w:shd w:val="clear" w:color="auto" w:fill="F2F2F2"/>
          </w:tcPr>
          <w:p w14:paraId="74C174B5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3CA72A68" w14:textId="091583AF" w:rsidR="00A332DF" w:rsidRPr="00774337" w:rsidRDefault="00A37B5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0770660476</w:t>
            </w:r>
          </w:p>
        </w:tc>
        <w:tc>
          <w:tcPr>
            <w:tcW w:w="1433" w:type="dxa"/>
            <w:shd w:val="clear" w:color="auto" w:fill="F2F2F2"/>
          </w:tcPr>
          <w:p w14:paraId="7412ABEC" w14:textId="5DB5C540" w:rsidR="00A332DF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544" w:type="dxa"/>
          </w:tcPr>
          <w:p w14:paraId="0B5A7C44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295DF62D" w14:textId="0B457292" w:rsidR="00A332DF" w:rsidRPr="00774337" w:rsidRDefault="00A37B57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ك ع ط ح</w:t>
            </w:r>
          </w:p>
        </w:tc>
        <w:tc>
          <w:tcPr>
            <w:tcW w:w="985" w:type="dxa"/>
          </w:tcPr>
          <w:p w14:paraId="14B9DC0A" w14:textId="77777777"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14:paraId="2E69ECB9" w14:textId="77777777" w:rsidR="009B73C9" w:rsidRDefault="009B73C9" w:rsidP="00DB1B06"/>
    <w:p w14:paraId="30AB33C6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966"/>
        <w:gridCol w:w="776"/>
        <w:gridCol w:w="873"/>
        <w:gridCol w:w="865"/>
      </w:tblGrid>
      <w:tr w:rsidR="000C19B5" w:rsidRPr="00774337" w14:paraId="25A91D08" w14:textId="77777777" w:rsidTr="00774337">
        <w:tc>
          <w:tcPr>
            <w:tcW w:w="5000" w:type="pct"/>
            <w:gridSpan w:val="8"/>
          </w:tcPr>
          <w:p w14:paraId="32EE001B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6F86E917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="00155901"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="00155901"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06B05091" w14:textId="77777777" w:rsidTr="00774337">
        <w:tc>
          <w:tcPr>
            <w:tcW w:w="1295" w:type="pct"/>
            <w:vMerge w:val="restart"/>
            <w:shd w:val="clear" w:color="auto" w:fill="D9D9D9"/>
          </w:tcPr>
          <w:p w14:paraId="63CB712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EC1D12C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C824832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6D187D61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5F8EDC8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65C844DD" w14:textId="77777777" w:rsidTr="00A37B57">
        <w:tc>
          <w:tcPr>
            <w:tcW w:w="1295" w:type="pct"/>
            <w:vMerge/>
            <w:shd w:val="clear" w:color="auto" w:fill="D9D9D9"/>
          </w:tcPr>
          <w:p w14:paraId="350F6C6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BBE2E7E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3A0A5C69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A87EA4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520" w:type="pct"/>
            <w:shd w:val="clear" w:color="auto" w:fill="D9D9D9"/>
            <w:vAlign w:val="center"/>
          </w:tcPr>
          <w:p w14:paraId="0B349B17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7C2E724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E3257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512078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38F6D2B7" w14:textId="77777777" w:rsidTr="00A37B57">
        <w:tc>
          <w:tcPr>
            <w:tcW w:w="1295" w:type="pct"/>
          </w:tcPr>
          <w:p w14:paraId="4F06C90C" w14:textId="79E7B88D" w:rsidR="00236309" w:rsidRPr="00774337" w:rsidRDefault="00A37B57" w:rsidP="00774337">
            <w:pPr>
              <w:spacing w:after="0" w:line="240" w:lineRule="auto"/>
            </w:pPr>
            <w:r w:rsidRPr="00A37B57">
              <w:rPr>
                <w:rtl/>
              </w:rPr>
              <w:t>العكايشي عبد المالك</w:t>
            </w:r>
            <w:r w:rsidRPr="00A37B57">
              <w:t xml:space="preserve"> </w:t>
            </w:r>
            <w:r w:rsidR="00F005B7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Première majuscule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641CC7">
              <w:fldChar w:fldCharType="separate"/>
            </w:r>
            <w:r w:rsidR="00F005B7"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525BA760" w14:textId="3787CAD9" w:rsidR="00236309" w:rsidRPr="00774337" w:rsidRDefault="00A37B57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قاعة 03</w:t>
            </w:r>
          </w:p>
        </w:tc>
        <w:tc>
          <w:tcPr>
            <w:tcW w:w="470" w:type="pct"/>
          </w:tcPr>
          <w:p w14:paraId="2130FBCC" w14:textId="34765397" w:rsidR="006142FA" w:rsidRPr="00774337" w:rsidRDefault="00A37B57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س 14</w:t>
            </w:r>
          </w:p>
        </w:tc>
        <w:tc>
          <w:tcPr>
            <w:tcW w:w="469" w:type="pct"/>
          </w:tcPr>
          <w:p w14:paraId="6F38867E" w14:textId="26D2AE5E" w:rsidR="00236309" w:rsidRPr="00774337" w:rsidRDefault="00A37B57" w:rsidP="00774337">
            <w:pPr>
              <w:spacing w:after="0" w:line="240" w:lineRule="auto"/>
            </w:pPr>
            <w:r w:rsidRPr="00A37B57">
              <w:rPr>
                <w:rtl/>
              </w:rPr>
              <w:t>الأحد</w:t>
            </w:r>
          </w:p>
        </w:tc>
        <w:tc>
          <w:tcPr>
            <w:tcW w:w="520" w:type="pct"/>
          </w:tcPr>
          <w:p w14:paraId="668C7141" w14:textId="71A0E803" w:rsidR="00236309" w:rsidRPr="00774337" w:rsidRDefault="00A37B5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س15:30</w:t>
            </w:r>
          </w:p>
        </w:tc>
        <w:tc>
          <w:tcPr>
            <w:tcW w:w="418" w:type="pct"/>
          </w:tcPr>
          <w:p w14:paraId="34E1B097" w14:textId="1B38FA1F" w:rsidR="00236309" w:rsidRPr="00774337" w:rsidRDefault="00A37B57" w:rsidP="00774337">
            <w:pPr>
              <w:spacing w:after="0" w:line="240" w:lineRule="auto"/>
            </w:pPr>
            <w:r w:rsidRPr="00A37B57">
              <w:rPr>
                <w:rtl/>
              </w:rPr>
              <w:t>الأحد</w:t>
            </w:r>
          </w:p>
        </w:tc>
        <w:tc>
          <w:tcPr>
            <w:tcW w:w="470" w:type="pct"/>
          </w:tcPr>
          <w:p w14:paraId="514072D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083523E" w14:textId="3A718B4B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3266E366" w14:textId="77777777" w:rsidTr="00A37B57">
        <w:tc>
          <w:tcPr>
            <w:tcW w:w="1295" w:type="pct"/>
          </w:tcPr>
          <w:p w14:paraId="6FFE872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294BB3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EDFF0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1DE4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20" w:type="pct"/>
          </w:tcPr>
          <w:p w14:paraId="35D27CC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18" w:type="pct"/>
          </w:tcPr>
          <w:p w14:paraId="6709A61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835013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7B89E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37390B7" w14:textId="77777777" w:rsidTr="00A37B57">
        <w:tc>
          <w:tcPr>
            <w:tcW w:w="1295" w:type="pct"/>
          </w:tcPr>
          <w:p w14:paraId="302E908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56B680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0482BE5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6CCFBB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20" w:type="pct"/>
          </w:tcPr>
          <w:p w14:paraId="20E1EC8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18" w:type="pct"/>
          </w:tcPr>
          <w:p w14:paraId="163BEEB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4414C4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81908CE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094B018" w14:textId="77777777" w:rsidTr="00A37B57">
        <w:tc>
          <w:tcPr>
            <w:tcW w:w="1295" w:type="pct"/>
          </w:tcPr>
          <w:p w14:paraId="63839A1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ABA52F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90ECBC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ACE55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20" w:type="pct"/>
          </w:tcPr>
          <w:p w14:paraId="3EE7161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18" w:type="pct"/>
          </w:tcPr>
          <w:p w14:paraId="4247685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879BDD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175002F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38B1020" w14:textId="77777777" w:rsidTr="00A37B57">
        <w:tc>
          <w:tcPr>
            <w:tcW w:w="1295" w:type="pct"/>
          </w:tcPr>
          <w:p w14:paraId="633431D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469792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D5ACA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13B27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20" w:type="pct"/>
          </w:tcPr>
          <w:p w14:paraId="11B1C83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18" w:type="pct"/>
          </w:tcPr>
          <w:p w14:paraId="6C5B733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5F375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EDB710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8D47C59" w14:textId="77777777" w:rsidTr="00A37B57">
        <w:tc>
          <w:tcPr>
            <w:tcW w:w="1295" w:type="pct"/>
          </w:tcPr>
          <w:p w14:paraId="28F6708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147707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CB1558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A2AD18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520" w:type="pct"/>
          </w:tcPr>
          <w:p w14:paraId="17B58F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18" w:type="pct"/>
          </w:tcPr>
          <w:p w14:paraId="2B54981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75B7A7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B7594A6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7AB32637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14:paraId="249EDCEC" w14:textId="77777777" w:rsidTr="00774337">
        <w:tc>
          <w:tcPr>
            <w:tcW w:w="5000" w:type="pct"/>
            <w:gridSpan w:val="8"/>
          </w:tcPr>
          <w:p w14:paraId="45CDFB8C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0A381589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4D581C31" w14:textId="77777777" w:rsidTr="00774337">
        <w:tc>
          <w:tcPr>
            <w:tcW w:w="1295" w:type="pct"/>
            <w:vMerge w:val="restart"/>
            <w:shd w:val="clear" w:color="auto" w:fill="D9D9D9"/>
          </w:tcPr>
          <w:p w14:paraId="7D8E0D64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4DA4B65B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42F492CE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BB0C932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08234D4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0F31B02A" w14:textId="77777777" w:rsidTr="00774337">
        <w:tc>
          <w:tcPr>
            <w:tcW w:w="1295" w:type="pct"/>
            <w:vMerge/>
            <w:shd w:val="clear" w:color="auto" w:fill="D9D9D9"/>
          </w:tcPr>
          <w:p w14:paraId="483E729F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1EC00A0B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84DF80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230E893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9574CE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52E43B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5AE8786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35F043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61F6DAD3" w14:textId="77777777" w:rsidTr="00774337">
        <w:tc>
          <w:tcPr>
            <w:tcW w:w="1295" w:type="pct"/>
          </w:tcPr>
          <w:p w14:paraId="003FEA3E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F09FBBB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14:paraId="2D0AF90C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14:paraId="1901077F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7894736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87DC5AC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C153645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4CFC649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14:paraId="35514A16" w14:textId="77777777" w:rsidTr="00774337">
        <w:tc>
          <w:tcPr>
            <w:tcW w:w="1295" w:type="pct"/>
          </w:tcPr>
          <w:p w14:paraId="5635B7A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5D45EA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F413C9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4BD23C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711428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C31533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B5129B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3BAEE3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3A813672" w14:textId="77777777" w:rsidTr="00774337">
        <w:tc>
          <w:tcPr>
            <w:tcW w:w="1295" w:type="pct"/>
          </w:tcPr>
          <w:p w14:paraId="0A93F7E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999039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E2BD9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3400F9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A234F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8D7F62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009FB2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9F4AC4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37D868B1" w14:textId="77777777" w:rsidTr="00774337">
        <w:tc>
          <w:tcPr>
            <w:tcW w:w="1295" w:type="pct"/>
          </w:tcPr>
          <w:p w14:paraId="0A127E9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28E61A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B445F5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90A5E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DC9FA7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899B4F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C0417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99D6FD7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D8B3E9C" w14:textId="77777777" w:rsidTr="00774337">
        <w:tc>
          <w:tcPr>
            <w:tcW w:w="1295" w:type="pct"/>
          </w:tcPr>
          <w:p w14:paraId="043523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591276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CA1EE7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4626B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D48325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5C10B9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9E6E96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A95528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973BBFE" w14:textId="77777777" w:rsidTr="00774337">
        <w:tc>
          <w:tcPr>
            <w:tcW w:w="1295" w:type="pct"/>
          </w:tcPr>
          <w:p w14:paraId="41EDCA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5A7AA23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DAD044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18AB0E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B23B5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09BE1E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737596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16E8F14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47FFF549" w14:textId="77777777" w:rsidR="00770375" w:rsidRDefault="00770375" w:rsidP="00DB1B06"/>
    <w:p w14:paraId="4171CE95" w14:textId="77777777" w:rsidR="00770375" w:rsidRDefault="00770375" w:rsidP="00DB1B06"/>
    <w:p w14:paraId="460EF488" w14:textId="77777777" w:rsidR="00770375" w:rsidRDefault="00770375" w:rsidP="00DB1B06"/>
    <w:p w14:paraId="46C7ED68" w14:textId="77777777" w:rsidR="009A4FF8" w:rsidRDefault="009A4FF8" w:rsidP="00DB1B06"/>
    <w:p w14:paraId="7EEB8D1D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42C2064E" w14:textId="77777777" w:rsidTr="00774337">
        <w:tc>
          <w:tcPr>
            <w:tcW w:w="9060" w:type="dxa"/>
            <w:gridSpan w:val="2"/>
            <w:shd w:val="clear" w:color="auto" w:fill="F2F2F2"/>
          </w:tcPr>
          <w:p w14:paraId="2D9185AD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وصف المحاضرات</w:t>
            </w:r>
          </w:p>
        </w:tc>
      </w:tr>
      <w:tr w:rsidR="00E27395" w:rsidRPr="00774337" w14:paraId="048E47C8" w14:textId="77777777" w:rsidTr="00774337">
        <w:tc>
          <w:tcPr>
            <w:tcW w:w="2547" w:type="dxa"/>
            <w:shd w:val="clear" w:color="auto" w:fill="F2F2F2"/>
          </w:tcPr>
          <w:p w14:paraId="2878AA9D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38361F6E" w14:textId="74F671F6" w:rsidR="00950DB8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يوفر المقياس (جيولوحيا1) </w:t>
            </w:r>
            <w:r w:rsidRPr="00A37B57">
              <w:rPr>
                <w:rtl/>
              </w:rPr>
              <w:t>لمحة عامة عن الجيولوجيا العامة والديناميكا الجيولوجية الخارجية مثل التآكل والترسب وكذلك الديناميكا الجيولوجية الداخلية مثل علم الزلازل وعلم البراكين وتكتونية الصفائح</w:t>
            </w:r>
            <w:r w:rsidRPr="00A37B57">
              <w:t>.</w:t>
            </w:r>
          </w:p>
          <w:p w14:paraId="0F60830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3AF6B8AF" w14:textId="77777777" w:rsidTr="00774337">
        <w:tc>
          <w:tcPr>
            <w:tcW w:w="2547" w:type="dxa"/>
            <w:shd w:val="clear" w:color="auto" w:fill="F2F2F2"/>
          </w:tcPr>
          <w:p w14:paraId="616480A5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67A83499" w14:textId="5FED4C79" w:rsidR="0042399D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وحدة تدريس المنهجية</w:t>
            </w:r>
          </w:p>
        </w:tc>
      </w:tr>
      <w:tr w:rsidR="00E27395" w:rsidRPr="00774337" w14:paraId="54B26899" w14:textId="77777777" w:rsidTr="00774337">
        <w:tc>
          <w:tcPr>
            <w:tcW w:w="2547" w:type="dxa"/>
            <w:shd w:val="clear" w:color="auto" w:fill="F2F2F2"/>
          </w:tcPr>
          <w:p w14:paraId="2617E904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7E531751" w14:textId="167F2117" w:rsidR="0042399D" w:rsidRPr="00774337" w:rsidRDefault="00A37B57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الجيولوجيا </w:t>
            </w:r>
            <w:proofErr w:type="gramStart"/>
            <w:r>
              <w:rPr>
                <w:rFonts w:hint="cs"/>
                <w:rtl/>
              </w:rPr>
              <w:t>العامة ،</w:t>
            </w:r>
            <w:proofErr w:type="gramEnd"/>
            <w:r>
              <w:rPr>
                <w:rFonts w:hint="cs"/>
                <w:rtl/>
              </w:rPr>
              <w:t xml:space="preserve"> النشاط الداخلي والخارجي لكوكب الأرض </w:t>
            </w:r>
          </w:p>
        </w:tc>
      </w:tr>
      <w:tr w:rsidR="00E27395" w:rsidRPr="00774337" w14:paraId="7FECCB05" w14:textId="77777777" w:rsidTr="00774337">
        <w:tc>
          <w:tcPr>
            <w:tcW w:w="2547" w:type="dxa"/>
            <w:shd w:val="clear" w:color="auto" w:fill="F2F2F2"/>
          </w:tcPr>
          <w:p w14:paraId="5B639E41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17BB1A4D" w14:textId="7DB848E1" w:rsidR="0042399D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05</w:t>
            </w:r>
          </w:p>
        </w:tc>
      </w:tr>
      <w:tr w:rsidR="00E27395" w:rsidRPr="00774337" w14:paraId="7C608B34" w14:textId="77777777" w:rsidTr="00774337">
        <w:tc>
          <w:tcPr>
            <w:tcW w:w="2547" w:type="dxa"/>
            <w:shd w:val="clear" w:color="auto" w:fill="F2F2F2"/>
          </w:tcPr>
          <w:p w14:paraId="3A3570DC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2F376D15" w14:textId="63182A4C" w:rsidR="0042399D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03</w:t>
            </w:r>
          </w:p>
        </w:tc>
      </w:tr>
      <w:tr w:rsidR="00E27395" w:rsidRPr="00774337" w14:paraId="3E5561ED" w14:textId="77777777" w:rsidTr="00774337">
        <w:tc>
          <w:tcPr>
            <w:tcW w:w="2547" w:type="dxa"/>
            <w:shd w:val="clear" w:color="auto" w:fill="F2F2F2"/>
          </w:tcPr>
          <w:p w14:paraId="1EC93C29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2915A486" w14:textId="050B7A3F" w:rsidR="0042399D" w:rsidRPr="00774337" w:rsidRDefault="00A37B57" w:rsidP="00A37B57">
            <w:pPr>
              <w:spacing w:after="0" w:line="240" w:lineRule="auto"/>
              <w:jc w:val="center"/>
            </w:pPr>
            <w:r w:rsidRPr="00A37B57">
              <w:rPr>
                <w:rtl/>
              </w:rPr>
              <w:t>40</w:t>
            </w:r>
            <w:r w:rsidRPr="00A37B57">
              <w:t>%</w:t>
            </w:r>
          </w:p>
        </w:tc>
      </w:tr>
      <w:tr w:rsidR="00E27395" w:rsidRPr="00774337" w14:paraId="10C36826" w14:textId="77777777" w:rsidTr="00774337">
        <w:tc>
          <w:tcPr>
            <w:tcW w:w="2547" w:type="dxa"/>
            <w:shd w:val="clear" w:color="auto" w:fill="F2F2F2"/>
          </w:tcPr>
          <w:p w14:paraId="6C9A923E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00E949DE" w14:textId="0034B2F7" w:rsidR="0042399D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6</w:t>
            </w:r>
            <w:r w:rsidRPr="00A37B57">
              <w:t>0%</w:t>
            </w:r>
          </w:p>
        </w:tc>
      </w:tr>
      <w:tr w:rsidR="00E27395" w:rsidRPr="00774337" w14:paraId="6B613099" w14:textId="77777777" w:rsidTr="00774337">
        <w:tc>
          <w:tcPr>
            <w:tcW w:w="2547" w:type="dxa"/>
            <w:shd w:val="clear" w:color="auto" w:fill="F2F2F2"/>
          </w:tcPr>
          <w:p w14:paraId="337F2A83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308EA51E" w14:textId="54AD37A9" w:rsidR="0042399D" w:rsidRPr="00774337" w:rsidRDefault="00A37B57" w:rsidP="00A37B5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الإمتحان6</w:t>
            </w:r>
            <w:r w:rsidRPr="00A37B57">
              <w:rPr>
                <w:rtl/>
              </w:rPr>
              <w:t>0%</w:t>
            </w:r>
            <w:r>
              <w:rPr>
                <w:rFonts w:hint="cs"/>
                <w:rtl/>
              </w:rPr>
              <w:t>+ التقييم المستمر</w:t>
            </w:r>
            <w:r w:rsidRPr="00A37B57">
              <w:rPr>
                <w:rtl/>
              </w:rPr>
              <w:t>40%</w:t>
            </w:r>
          </w:p>
        </w:tc>
      </w:tr>
      <w:tr w:rsidR="00E27395" w:rsidRPr="00774337" w14:paraId="00F78813" w14:textId="77777777" w:rsidTr="00774337">
        <w:tc>
          <w:tcPr>
            <w:tcW w:w="2547" w:type="dxa"/>
            <w:shd w:val="clear" w:color="auto" w:fill="F2F2F2"/>
          </w:tcPr>
          <w:p w14:paraId="0A9244B9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28633511" w14:textId="0F819960" w:rsidR="0042399D" w:rsidRPr="00774337" w:rsidRDefault="00A37B57" w:rsidP="00774337">
            <w:pPr>
              <w:spacing w:after="0" w:line="240" w:lineRule="auto"/>
            </w:pPr>
            <w:r w:rsidRPr="00A37B57">
              <w:rPr>
                <w:rtl/>
              </w:rPr>
              <w:t xml:space="preserve">سمح هذا </w:t>
            </w:r>
            <w:proofErr w:type="gramStart"/>
            <w:r w:rsidRPr="00A37B57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 xml:space="preserve">مقياس </w:t>
            </w:r>
            <w:r w:rsidRPr="00A37B5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للطالب</w:t>
            </w:r>
            <w:proofErr w:type="gramEnd"/>
            <w:r w:rsidRPr="00A37B57">
              <w:rPr>
                <w:rtl/>
              </w:rPr>
              <w:t xml:space="preserve"> برؤية مكونات الكرة الأرضية وبنيتها، والتفاعلات بين هذه المكونات، </w:t>
            </w:r>
            <w:r w:rsidR="00CC6F12" w:rsidRPr="00A37B57">
              <w:rPr>
                <w:rFonts w:hint="cs"/>
                <w:rtl/>
              </w:rPr>
              <w:t>و</w:t>
            </w:r>
            <w:r w:rsidR="00CC6F12">
              <w:rPr>
                <w:rFonts w:hint="cs"/>
                <w:rtl/>
              </w:rPr>
              <w:t>كذألك</w:t>
            </w:r>
            <w:r>
              <w:rPr>
                <w:rFonts w:hint="cs"/>
                <w:rtl/>
              </w:rPr>
              <w:t xml:space="preserve"> </w:t>
            </w:r>
            <w:r w:rsidRPr="00A37B57">
              <w:rPr>
                <w:rtl/>
              </w:rPr>
              <w:t>الديناميكا الجيولوجية الخارجية والداخلية</w:t>
            </w:r>
            <w:r>
              <w:rPr>
                <w:rFonts w:hint="cs"/>
                <w:rtl/>
              </w:rPr>
              <w:t xml:space="preserve"> للأرض</w:t>
            </w:r>
            <w:r w:rsidRPr="00A37B57">
              <w:t>.</w:t>
            </w:r>
          </w:p>
        </w:tc>
      </w:tr>
    </w:tbl>
    <w:p w14:paraId="332BEB8A" w14:textId="77777777" w:rsidR="00950DB8" w:rsidRDefault="00950DB8" w:rsidP="00DB1B06"/>
    <w:p w14:paraId="36F7CE2C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21740DC2" w14:textId="77777777" w:rsidTr="00774337">
        <w:tc>
          <w:tcPr>
            <w:tcW w:w="9060" w:type="dxa"/>
            <w:gridSpan w:val="8"/>
            <w:shd w:val="clear" w:color="auto" w:fill="F2F2F2"/>
          </w:tcPr>
          <w:p w14:paraId="5BAD4670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51B4E3EA" w14:textId="77777777" w:rsidTr="00774337">
        <w:tc>
          <w:tcPr>
            <w:tcW w:w="9060" w:type="dxa"/>
            <w:gridSpan w:val="8"/>
            <w:shd w:val="clear" w:color="auto" w:fill="F2F2F2"/>
          </w:tcPr>
          <w:p w14:paraId="7C40817F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7E3E5FB2" w14:textId="77777777" w:rsidTr="00E27395">
        <w:tc>
          <w:tcPr>
            <w:tcW w:w="977" w:type="dxa"/>
            <w:vAlign w:val="center"/>
          </w:tcPr>
          <w:p w14:paraId="23986EBD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29DCFD43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1DECBA73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1DB98FB7" w14:textId="77777777" w:rsidR="006B258A" w:rsidRPr="00774337" w:rsidRDefault="005307B2" w:rsidP="005307B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14:paraId="72CB3353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787CDACE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68E30127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67B019CB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69DA7EC6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041FC255" w14:textId="77777777" w:rsidTr="00E27395">
        <w:tc>
          <w:tcPr>
            <w:tcW w:w="977" w:type="dxa"/>
          </w:tcPr>
          <w:p w14:paraId="39EA33D7" w14:textId="70B81846" w:rsidR="006B258A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88" w:type="dxa"/>
          </w:tcPr>
          <w:p w14:paraId="68D38277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1540F463" w14:textId="109AC800" w:rsidR="006B258A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30د</w:t>
            </w:r>
          </w:p>
        </w:tc>
        <w:tc>
          <w:tcPr>
            <w:tcW w:w="1120" w:type="dxa"/>
          </w:tcPr>
          <w:p w14:paraId="77EC35AE" w14:textId="2E141BE2" w:rsidR="00595FC4" w:rsidRPr="00774337" w:rsidRDefault="00CC6F12" w:rsidP="00CC6F1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3BD44B7F" w14:textId="1486C20B" w:rsidR="006B258A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5A612791" w14:textId="24C6443D" w:rsidR="006B258A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5ن</w:t>
            </w:r>
          </w:p>
        </w:tc>
        <w:tc>
          <w:tcPr>
            <w:tcW w:w="1528" w:type="dxa"/>
          </w:tcPr>
          <w:p w14:paraId="5C37DD1C" w14:textId="3AFFF933" w:rsidR="006B258A" w:rsidRPr="00A332DF" w:rsidRDefault="00CC6F12" w:rsidP="00E27395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26/11/2023</w:t>
            </w:r>
          </w:p>
        </w:tc>
        <w:tc>
          <w:tcPr>
            <w:tcW w:w="1158" w:type="dxa"/>
          </w:tcPr>
          <w:p w14:paraId="662A698A" w14:textId="5F2A83C9" w:rsidR="006B258A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595FC4" w:rsidRPr="00774337" w14:paraId="24921438" w14:textId="77777777" w:rsidTr="00774337">
        <w:tc>
          <w:tcPr>
            <w:tcW w:w="9060" w:type="dxa"/>
            <w:gridSpan w:val="8"/>
            <w:shd w:val="clear" w:color="auto" w:fill="F2F2F2"/>
          </w:tcPr>
          <w:p w14:paraId="516ED945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1132573E" w14:textId="77777777" w:rsidTr="00E27395">
        <w:tc>
          <w:tcPr>
            <w:tcW w:w="977" w:type="dxa"/>
            <w:vAlign w:val="center"/>
          </w:tcPr>
          <w:p w14:paraId="131E6E4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11787926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5CC6FDC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1EEC2896" w14:textId="77777777" w:rsidR="0029353E" w:rsidRPr="00774337" w:rsidRDefault="0029353E" w:rsidP="003C1A49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14:paraId="64DDB7EA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28E57968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066F45C1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75D3AEB6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54E285C2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07617977" w14:textId="77777777" w:rsidTr="00E27395">
        <w:tc>
          <w:tcPr>
            <w:tcW w:w="977" w:type="dxa"/>
          </w:tcPr>
          <w:p w14:paraId="5349B15A" w14:textId="0B4DDA39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88" w:type="dxa"/>
          </w:tcPr>
          <w:p w14:paraId="4D259CA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36F71C57" w14:textId="3377D534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30د</w:t>
            </w:r>
          </w:p>
        </w:tc>
        <w:tc>
          <w:tcPr>
            <w:tcW w:w="1120" w:type="dxa"/>
          </w:tcPr>
          <w:p w14:paraId="41070A80" w14:textId="547E68F8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462AA29F" w14:textId="113A3BE9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6CAD8A98" w14:textId="69BBEFD2" w:rsidR="00595FC4" w:rsidRPr="00774337" w:rsidRDefault="00CC6F12" w:rsidP="00CC6F1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5ن</w:t>
            </w:r>
          </w:p>
        </w:tc>
        <w:tc>
          <w:tcPr>
            <w:tcW w:w="1528" w:type="dxa"/>
          </w:tcPr>
          <w:p w14:paraId="58AAEB71" w14:textId="1C9DF26E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10/12/2023</w:t>
            </w:r>
          </w:p>
        </w:tc>
        <w:tc>
          <w:tcPr>
            <w:tcW w:w="1158" w:type="dxa"/>
          </w:tcPr>
          <w:p w14:paraId="30174291" w14:textId="0E9FA6E5" w:rsidR="00595FC4" w:rsidRPr="00774337" w:rsidRDefault="00CC6F1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14:paraId="417D73F7" w14:textId="77777777"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04D6AB3E" w14:textId="77777777" w:rsidR="00F83870" w:rsidRDefault="009862F5" w:rsidP="009862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3A741B34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40CE6480" w14:textId="77777777" w:rsidTr="00774337">
        <w:tc>
          <w:tcPr>
            <w:tcW w:w="9060" w:type="dxa"/>
            <w:gridSpan w:val="2"/>
            <w:shd w:val="clear" w:color="auto" w:fill="F2F2F2"/>
          </w:tcPr>
          <w:p w14:paraId="13445DC7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2C908840" w14:textId="77777777" w:rsidTr="00774337">
        <w:tc>
          <w:tcPr>
            <w:tcW w:w="2122" w:type="dxa"/>
            <w:shd w:val="clear" w:color="auto" w:fill="F2F2F2"/>
          </w:tcPr>
          <w:p w14:paraId="48F247BC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11B6CAD8" w14:textId="79E08AF6" w:rsidR="0042399D" w:rsidRPr="00774337" w:rsidRDefault="00CC6F12" w:rsidP="00CC6F12">
            <w:pPr>
              <w:spacing w:after="0" w:line="240" w:lineRule="auto"/>
              <w:jc w:val="center"/>
            </w:pPr>
            <w:r w:rsidRPr="00CC6F12">
              <w:t>https://snv-courses.univ-setif.dz/</w:t>
            </w:r>
          </w:p>
        </w:tc>
      </w:tr>
      <w:tr w:rsidR="0042399D" w:rsidRPr="00774337" w14:paraId="4C6D5257" w14:textId="77777777" w:rsidTr="00774337">
        <w:tc>
          <w:tcPr>
            <w:tcW w:w="2122" w:type="dxa"/>
            <w:shd w:val="clear" w:color="auto" w:fill="F2F2F2"/>
          </w:tcPr>
          <w:p w14:paraId="3FC7D98A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75D37646" w14:textId="329BBDC2" w:rsidR="0042399D" w:rsidRPr="00774337" w:rsidRDefault="00CC6F12" w:rsidP="00CC6F1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المنصة الرقمية </w:t>
            </w:r>
            <w:proofErr w:type="spellStart"/>
            <w:r>
              <w:rPr>
                <w:rFonts w:hint="cs"/>
                <w:rtl/>
              </w:rPr>
              <w:t>مودل</w:t>
            </w:r>
            <w:proofErr w:type="spellEnd"/>
          </w:p>
        </w:tc>
      </w:tr>
      <w:tr w:rsidR="0042399D" w:rsidRPr="00774337" w14:paraId="37BC2683" w14:textId="77777777" w:rsidTr="00774337">
        <w:tc>
          <w:tcPr>
            <w:tcW w:w="2122" w:type="dxa"/>
            <w:shd w:val="clear" w:color="auto" w:fill="F2F2F2"/>
          </w:tcPr>
          <w:p w14:paraId="18FCB7A3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67AF5D6A" w14:textId="19E36648" w:rsidR="000A4891" w:rsidRDefault="000A4891" w:rsidP="000A4891">
            <w:pPr>
              <w:spacing w:after="0" w:line="240" w:lineRule="auto"/>
              <w:jc w:val="center"/>
            </w:pPr>
            <w:r>
              <w:t>Travaux Pratiques de Cartographie1</w:t>
            </w:r>
          </w:p>
          <w:p w14:paraId="321DAE80" w14:textId="4D9F9635" w:rsidR="00606FA1" w:rsidRPr="00774337" w:rsidRDefault="000A4891" w:rsidP="000A4891">
            <w:pPr>
              <w:spacing w:after="0" w:line="240" w:lineRule="auto"/>
              <w:jc w:val="center"/>
            </w:pPr>
            <w:r>
              <w:t>Eléments de cours de Géologie, 1ère année</w:t>
            </w:r>
          </w:p>
        </w:tc>
      </w:tr>
      <w:tr w:rsidR="0042399D" w:rsidRPr="00774337" w14:paraId="40ACAD63" w14:textId="77777777" w:rsidTr="00774337">
        <w:tc>
          <w:tcPr>
            <w:tcW w:w="2122" w:type="dxa"/>
            <w:shd w:val="clear" w:color="auto" w:fill="F2F2F2"/>
          </w:tcPr>
          <w:p w14:paraId="481E4A67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4D1930F3" w14:textId="77777777" w:rsidR="0042399D" w:rsidRPr="00774337" w:rsidRDefault="0042399D" w:rsidP="000A4891">
            <w:pPr>
              <w:spacing w:after="0" w:line="240" w:lineRule="auto"/>
              <w:jc w:val="center"/>
            </w:pPr>
          </w:p>
          <w:p w14:paraId="5A77CAD1" w14:textId="24CD3974" w:rsidR="00606FA1" w:rsidRPr="00774337" w:rsidRDefault="000A4891" w:rsidP="000A4891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الخريطة الطوبوغرافية</w:t>
            </w:r>
          </w:p>
        </w:tc>
      </w:tr>
      <w:tr w:rsidR="0042399D" w:rsidRPr="00774337" w14:paraId="41E0ED6E" w14:textId="77777777" w:rsidTr="00774337">
        <w:tc>
          <w:tcPr>
            <w:tcW w:w="2122" w:type="dxa"/>
            <w:shd w:val="clear" w:color="auto" w:fill="F2F2F2"/>
          </w:tcPr>
          <w:p w14:paraId="3B84734D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63481D9F" w14:textId="77777777" w:rsidR="0042399D" w:rsidRPr="00774337" w:rsidRDefault="0042399D" w:rsidP="00774337">
            <w:pPr>
              <w:spacing w:after="0" w:line="240" w:lineRule="auto"/>
            </w:pPr>
          </w:p>
          <w:p w14:paraId="60A555F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6076FB51" w14:textId="77777777" w:rsidTr="00774337">
        <w:tc>
          <w:tcPr>
            <w:tcW w:w="2122" w:type="dxa"/>
            <w:shd w:val="clear" w:color="auto" w:fill="F2F2F2"/>
          </w:tcPr>
          <w:p w14:paraId="6D016DF9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6AE4E191" w14:textId="77777777" w:rsidR="0042399D" w:rsidRPr="00774337" w:rsidRDefault="0042399D" w:rsidP="00774337">
            <w:pPr>
              <w:spacing w:after="0" w:line="240" w:lineRule="auto"/>
            </w:pPr>
          </w:p>
          <w:p w14:paraId="69AE581B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4F9447C3" w14:textId="77777777" w:rsidR="00D144DB" w:rsidRDefault="00D144DB" w:rsidP="00D144DB"/>
    <w:p w14:paraId="0691EEEB" w14:textId="77777777" w:rsidR="007E39E8" w:rsidRDefault="007E39E8" w:rsidP="00D144DB"/>
    <w:p w14:paraId="27875024" w14:textId="77777777" w:rsidR="007E39E8" w:rsidRDefault="007E39E8" w:rsidP="00D144DB"/>
    <w:p w14:paraId="0D1A3359" w14:textId="77777777" w:rsidR="007E39E8" w:rsidRDefault="007E39E8" w:rsidP="00D144DB"/>
    <w:p w14:paraId="41308EA3" w14:textId="77777777" w:rsidR="007E39E8" w:rsidRDefault="007E39E8" w:rsidP="00D144DB"/>
    <w:p w14:paraId="7EDCCA9E" w14:textId="77777777" w:rsidR="007E39E8" w:rsidRDefault="007E39E8" w:rsidP="00D144DB">
      <w:pPr>
        <w:rPr>
          <w:rtl/>
        </w:rPr>
      </w:pPr>
    </w:p>
    <w:p w14:paraId="77561392" w14:textId="77777777" w:rsidR="003C1A49" w:rsidRDefault="003C1A49" w:rsidP="00D144DB">
      <w:pPr>
        <w:rPr>
          <w:rtl/>
        </w:rPr>
      </w:pPr>
    </w:p>
    <w:p w14:paraId="3C39B1C3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9C9543A" w14:textId="77777777" w:rsidTr="00774337">
        <w:tc>
          <w:tcPr>
            <w:tcW w:w="9060" w:type="dxa"/>
            <w:gridSpan w:val="2"/>
            <w:shd w:val="clear" w:color="auto" w:fill="F2F2F2"/>
          </w:tcPr>
          <w:p w14:paraId="0C656B12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14:paraId="312ED7B7" w14:textId="77777777" w:rsidTr="00774337">
        <w:tc>
          <w:tcPr>
            <w:tcW w:w="2689" w:type="dxa"/>
            <w:vAlign w:val="center"/>
          </w:tcPr>
          <w:p w14:paraId="2BB101E0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40A1A8D2" w14:textId="77777777" w:rsidR="00673AFF" w:rsidRPr="00774337" w:rsidRDefault="00673AFF" w:rsidP="00774337">
            <w:pPr>
              <w:spacing w:after="0" w:line="240" w:lineRule="auto"/>
            </w:pPr>
          </w:p>
          <w:p w14:paraId="14D64DD8" w14:textId="019E7794" w:rsidR="00673AFF" w:rsidRPr="00774337" w:rsidRDefault="000A4891" w:rsidP="000A4891">
            <w:pPr>
              <w:spacing w:after="0" w:line="240" w:lineRule="auto"/>
              <w:jc w:val="center"/>
            </w:pPr>
            <w:r w:rsidRPr="000A4891">
              <w:t>20%</w:t>
            </w:r>
          </w:p>
          <w:p w14:paraId="7C750ADE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7F6BD117" w14:textId="77777777" w:rsidTr="00774337">
        <w:tc>
          <w:tcPr>
            <w:tcW w:w="2689" w:type="dxa"/>
            <w:vAlign w:val="center"/>
          </w:tcPr>
          <w:p w14:paraId="6D166510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0F3011FF" w14:textId="77777777" w:rsidR="00673AFF" w:rsidRPr="00774337" w:rsidRDefault="00673AFF" w:rsidP="00774337">
            <w:pPr>
              <w:spacing w:after="0" w:line="240" w:lineRule="auto"/>
            </w:pPr>
          </w:p>
          <w:p w14:paraId="422F2ECA" w14:textId="17E11AD7" w:rsidR="00673AFF" w:rsidRPr="00774337" w:rsidRDefault="000A4891" w:rsidP="000A4891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6</w:t>
            </w:r>
            <w:r w:rsidRPr="000A4891">
              <w:t>0%</w:t>
            </w:r>
          </w:p>
          <w:p w14:paraId="2722DC58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6641573D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8DE3D4A" w14:textId="77777777" w:rsidTr="00774337">
        <w:tc>
          <w:tcPr>
            <w:tcW w:w="9060" w:type="dxa"/>
            <w:gridSpan w:val="2"/>
            <w:shd w:val="clear" w:color="auto" w:fill="F2F2F2"/>
          </w:tcPr>
          <w:p w14:paraId="73BCB0F9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14:paraId="764CAD30" w14:textId="77777777" w:rsidTr="00774337">
        <w:tc>
          <w:tcPr>
            <w:tcW w:w="2689" w:type="dxa"/>
          </w:tcPr>
          <w:p w14:paraId="70E20B09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2ACE393A" w14:textId="77777777" w:rsidR="004A3421" w:rsidRPr="000A4891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2C16D279" w14:textId="77777777" w:rsidR="000A4891" w:rsidRDefault="000A4891" w:rsidP="000A4891">
            <w:pPr>
              <w:spacing w:after="0" w:line="240" w:lineRule="auto"/>
            </w:pPr>
            <w:r w:rsidRPr="000A4891">
              <w:rPr>
                <w:lang w:val="en-US"/>
              </w:rPr>
              <w:t xml:space="preserve">-Foucault A., </w:t>
            </w:r>
            <w:proofErr w:type="spellStart"/>
            <w:r w:rsidRPr="000A4891">
              <w:rPr>
                <w:lang w:val="en-US"/>
              </w:rPr>
              <w:t>Raoult</w:t>
            </w:r>
            <w:proofErr w:type="spellEnd"/>
            <w:r w:rsidRPr="000A4891">
              <w:rPr>
                <w:lang w:val="en-US"/>
              </w:rPr>
              <w:t xml:space="preserve"> J.-</w:t>
            </w:r>
            <w:proofErr w:type="gramStart"/>
            <w:r w:rsidRPr="000A4891">
              <w:rPr>
                <w:lang w:val="en-US"/>
              </w:rPr>
              <w:t>F ;</w:t>
            </w:r>
            <w:proofErr w:type="gramEnd"/>
            <w:r w:rsidRPr="000A4891">
              <w:rPr>
                <w:lang w:val="en-US"/>
              </w:rPr>
              <w:t xml:space="preserve"> 2010. </w:t>
            </w:r>
            <w:r>
              <w:t>Dictionnaire de géologie, 7e édition. -Dunod, Paris.</w:t>
            </w:r>
            <w:proofErr w:type="gramStart"/>
            <w:r>
              <w:t>2.DANIEL</w:t>
            </w:r>
            <w:proofErr w:type="gramEnd"/>
            <w:r>
              <w:t xml:space="preserve"> J.-Y et al ; 1999. Sciences de la Terre et de l’Univers, Vuibert, Paris.</w:t>
            </w:r>
          </w:p>
          <w:p w14:paraId="02952D13" w14:textId="77777777" w:rsidR="000A4891" w:rsidRDefault="000A4891" w:rsidP="000A4891">
            <w:pPr>
              <w:spacing w:after="0" w:line="240" w:lineRule="auto"/>
            </w:pPr>
            <w:r>
              <w:t xml:space="preserve">-DEBELMAS J., Mascle G ; 1997. Les grandes structures géologiques.5e édition. Editions Dunod, Paris, 1997. </w:t>
            </w:r>
          </w:p>
          <w:p w14:paraId="2FEEDF76" w14:textId="77777777" w:rsidR="000A4891" w:rsidRDefault="000A4891" w:rsidP="000A4891">
            <w:pPr>
              <w:spacing w:after="0" w:line="240" w:lineRule="auto"/>
            </w:pPr>
            <w:r>
              <w:t xml:space="preserve">-DERCOURT </w:t>
            </w:r>
            <w:proofErr w:type="gramStart"/>
            <w:r>
              <w:t>J.;</w:t>
            </w:r>
            <w:proofErr w:type="gramEnd"/>
            <w:r>
              <w:t xml:space="preserve"> 1999. Géologie : cours et exercices. Ed. Dunod, Paris.</w:t>
            </w:r>
          </w:p>
          <w:p w14:paraId="447641B5" w14:textId="79FF7620" w:rsidR="004A3421" w:rsidRPr="00774337" w:rsidRDefault="000A4891" w:rsidP="000A4891">
            <w:pPr>
              <w:spacing w:after="0" w:line="240" w:lineRule="auto"/>
            </w:pPr>
            <w:r>
              <w:t>-DE WAELE A., SANLOUP C ; 2005. L’intérieur de la Terre et des planètes. Belin Sup, Paris</w:t>
            </w:r>
          </w:p>
          <w:p w14:paraId="07C39C37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329AFE1B" w14:textId="77777777" w:rsidTr="00774337">
        <w:tc>
          <w:tcPr>
            <w:tcW w:w="2689" w:type="dxa"/>
          </w:tcPr>
          <w:p w14:paraId="769D0804" w14:textId="77777777"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01496BC8" w14:textId="77777777" w:rsidR="004A3421" w:rsidRPr="00774337" w:rsidRDefault="004A3421" w:rsidP="00774337">
            <w:pPr>
              <w:spacing w:after="0" w:line="240" w:lineRule="auto"/>
            </w:pPr>
          </w:p>
          <w:p w14:paraId="78B8818A" w14:textId="77777777" w:rsidR="004A3421" w:rsidRPr="00774337" w:rsidRDefault="004A3421" w:rsidP="00774337">
            <w:pPr>
              <w:spacing w:after="0" w:line="240" w:lineRule="auto"/>
            </w:pPr>
          </w:p>
          <w:p w14:paraId="594E7994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58F514F3" w14:textId="77777777" w:rsidTr="00774337">
        <w:tc>
          <w:tcPr>
            <w:tcW w:w="2689" w:type="dxa"/>
          </w:tcPr>
          <w:p w14:paraId="7F131564" w14:textId="77777777"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14:paraId="1A28976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224486C3" w14:textId="77777777" w:rsidR="004A3421" w:rsidRPr="00774337" w:rsidRDefault="004A3421" w:rsidP="00774337">
            <w:pPr>
              <w:spacing w:after="0" w:line="240" w:lineRule="auto"/>
            </w:pPr>
          </w:p>
          <w:p w14:paraId="1EA48DDD" w14:textId="77777777" w:rsidR="000A4891" w:rsidRDefault="000A4891" w:rsidP="000A4891">
            <w:pPr>
              <w:spacing w:after="0" w:line="240" w:lineRule="auto"/>
            </w:pPr>
            <w:r>
              <w:t xml:space="preserve">Cours et Travaux Diriges, Cartographie. </w:t>
            </w:r>
            <w:proofErr w:type="gramStart"/>
            <w:r>
              <w:t>Module:</w:t>
            </w:r>
            <w:proofErr w:type="gramEnd"/>
            <w:r>
              <w:t xml:space="preserve"> Cartographie, 1ère année licence appliquée et licence fondamentale en géographie (FSHST), 37 p.</w:t>
            </w:r>
          </w:p>
          <w:p w14:paraId="39F2997E" w14:textId="29E306F1" w:rsidR="004A3421" w:rsidRPr="00774337" w:rsidRDefault="000A4891" w:rsidP="000A4891">
            <w:pPr>
              <w:spacing w:after="0" w:line="240" w:lineRule="auto"/>
            </w:pPr>
            <w:r>
              <w:t>-DENIS Sorel et PIERRE Vergely ; 2010. Initiation aux cartes et aux coupes géologiques. Ed. Dunod, Paris, 115p.</w:t>
            </w:r>
          </w:p>
          <w:p w14:paraId="2AF74886" w14:textId="77777777" w:rsidR="004A3421" w:rsidRPr="00774337" w:rsidRDefault="004A3421" w:rsidP="00774337">
            <w:pPr>
              <w:spacing w:after="0" w:line="240" w:lineRule="auto"/>
            </w:pPr>
          </w:p>
          <w:p w14:paraId="6BA5F6AC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2A633FE8" w14:textId="77777777" w:rsidTr="00774337">
        <w:tc>
          <w:tcPr>
            <w:tcW w:w="2689" w:type="dxa"/>
          </w:tcPr>
          <w:p w14:paraId="4D31A0D8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14:paraId="03F44DE6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6377A10" w14:textId="77777777" w:rsidR="000A4891" w:rsidRDefault="000A4891" w:rsidP="000A4891">
            <w:pPr>
              <w:spacing w:after="0" w:line="240" w:lineRule="auto"/>
            </w:pPr>
            <w:r>
              <w:t>https://coursgeologie.com</w:t>
            </w:r>
          </w:p>
          <w:p w14:paraId="4E5D1259" w14:textId="29528F08" w:rsidR="004A3421" w:rsidRPr="00774337" w:rsidRDefault="000A4891" w:rsidP="000A4891">
            <w:pPr>
              <w:spacing w:after="0" w:line="240" w:lineRule="auto"/>
            </w:pPr>
            <w:r>
              <w:t>https://www.lecfc.fr/new/articles/221-article-3.pdf</w:t>
            </w:r>
          </w:p>
          <w:p w14:paraId="6395B719" w14:textId="77777777" w:rsidR="004A3421" w:rsidRPr="00774337" w:rsidRDefault="004A3421" w:rsidP="00774337">
            <w:pPr>
              <w:spacing w:after="0" w:line="240" w:lineRule="auto"/>
            </w:pPr>
          </w:p>
          <w:p w14:paraId="019E20F6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3C976626" w14:textId="77777777" w:rsidR="002D07C3" w:rsidRDefault="002D07C3" w:rsidP="00D144DB"/>
    <w:p w14:paraId="17368DFF" w14:textId="77777777"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F224B0" wp14:editId="3E763E7E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83759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4280276D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224B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14:paraId="59483759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4280276D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FD2"/>
    <w:rsid w:val="000371C0"/>
    <w:rsid w:val="000A2139"/>
    <w:rsid w:val="000A4891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41CC7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37B57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C6F12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312B"/>
  <w15:docId w15:val="{9015A523-E1D1-4FBC-AB5F-A4E0C707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kkaichi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E565-96D2-4C8C-A9D6-C3A15796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lakkaichi</cp:lastModifiedBy>
  <cp:revision>5</cp:revision>
  <cp:lastPrinted>2023-02-19T12:06:00Z</cp:lastPrinted>
  <dcterms:created xsi:type="dcterms:W3CDTF">2023-12-10T12:35:00Z</dcterms:created>
  <dcterms:modified xsi:type="dcterms:W3CDTF">2023-12-19T17:45:00Z</dcterms:modified>
</cp:coreProperties>
</file>